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EEB0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HOLME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947BB77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Lonsdale.</w:t>
      </w:r>
    </w:p>
    <w:p w14:paraId="5FEFA2CA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50211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6D021D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59F71EBA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786299B6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West Riding of Yorkshire, the taxes of a fifteenth and a tenth.</w:t>
      </w:r>
    </w:p>
    <w:p w14:paraId="79AFDAA4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6A63CBC6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D510F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B7607" w14:textId="77777777" w:rsidR="00F26228" w:rsidRDefault="00F26228" w:rsidP="00F2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p w14:paraId="65F9927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3B1D7" w14:textId="77777777" w:rsidR="00F26228" w:rsidRDefault="00F26228" w:rsidP="009139A6">
      <w:r>
        <w:separator/>
      </w:r>
    </w:p>
  </w:endnote>
  <w:endnote w:type="continuationSeparator" w:id="0">
    <w:p w14:paraId="42F6ACA9" w14:textId="77777777" w:rsidR="00F26228" w:rsidRDefault="00F262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03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9A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D1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D11F" w14:textId="77777777" w:rsidR="00F26228" w:rsidRDefault="00F26228" w:rsidP="009139A6">
      <w:r>
        <w:separator/>
      </w:r>
    </w:p>
  </w:footnote>
  <w:footnote w:type="continuationSeparator" w:id="0">
    <w:p w14:paraId="54D4ECE9" w14:textId="77777777" w:rsidR="00F26228" w:rsidRDefault="00F262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1C7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0B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CA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2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622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63508"/>
  <w15:chartTrackingRefBased/>
  <w15:docId w15:val="{BF1B4334-E417-49FC-A9EC-99F43E61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2021-11-05T20:29:00Z</dcterms:created>
  <dcterms:modified xsi:type="dcterms:W3CDTF">2021-11-05T20:30:00Z</dcterms:modified>
</cp:coreProperties>
</file>